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5CA" w:rsidRPr="00A87E8F" w:rsidRDefault="007645CA" w:rsidP="0017704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87E8F">
        <w:rPr>
          <w:rFonts w:asciiTheme="majorBidi" w:hAnsiTheme="majorBidi" w:cstheme="majorBidi"/>
          <w:b/>
          <w:bCs/>
          <w:sz w:val="28"/>
          <w:szCs w:val="28"/>
        </w:rPr>
        <w:t>Draft Email</w:t>
      </w:r>
    </w:p>
    <w:p w:rsidR="007645CA" w:rsidRPr="00A87E8F" w:rsidRDefault="007645CA" w:rsidP="003D4709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A87E8F">
        <w:rPr>
          <w:rFonts w:asciiTheme="majorBidi" w:hAnsiTheme="majorBidi" w:cstheme="majorBidi"/>
          <w:sz w:val="28"/>
          <w:szCs w:val="28"/>
        </w:rPr>
        <w:t xml:space="preserve">Destination: </w:t>
      </w:r>
      <w:r w:rsidR="003D4709">
        <w:rPr>
          <w:rFonts w:asciiTheme="majorBidi" w:hAnsiTheme="majorBidi" w:cstheme="majorBidi"/>
          <w:sz w:val="28"/>
          <w:szCs w:val="28"/>
        </w:rPr>
        <w:t>SAP -ODC</w:t>
      </w:r>
    </w:p>
    <w:p w:rsidR="007645CA" w:rsidRPr="00A87E8F" w:rsidRDefault="003D4709" w:rsidP="00D3237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To\ Email Address: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SAP</w:t>
      </w:r>
      <w:r w:rsidR="00D32375">
        <w:rPr>
          <w:rFonts w:asciiTheme="majorBidi" w:hAnsiTheme="majorBidi" w:cstheme="majorBidi"/>
          <w:sz w:val="28"/>
          <w:szCs w:val="28"/>
        </w:rPr>
        <w:t>-</w:t>
      </w:r>
      <w:r w:rsidR="00D32375" w:rsidRPr="00D32375">
        <w:rPr>
          <w:rFonts w:asciiTheme="majorBidi" w:hAnsiTheme="majorBidi" w:cstheme="majorBidi"/>
          <w:sz w:val="28"/>
          <w:szCs w:val="28"/>
        </w:rPr>
        <w:t xml:space="preserve"> </w:t>
      </w:r>
      <w:r w:rsidR="00D32375">
        <w:rPr>
          <w:rFonts w:asciiTheme="majorBidi" w:hAnsiTheme="majorBidi" w:cstheme="majorBidi"/>
          <w:sz w:val="28"/>
          <w:szCs w:val="28"/>
        </w:rPr>
        <w:t>Linda Wardan, Sarah Turcotte</w:t>
      </w:r>
    </w:p>
    <w:p w:rsidR="007645CA" w:rsidRPr="00A87E8F" w:rsidRDefault="009662EE" w:rsidP="00D3237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CC\ Email Address: </w:t>
      </w:r>
    </w:p>
    <w:p w:rsidR="001F2E31" w:rsidRPr="00A87E8F" w:rsidRDefault="005F22AE" w:rsidP="00A41EFC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A87E8F">
        <w:rPr>
          <w:rFonts w:asciiTheme="majorBidi" w:hAnsiTheme="majorBidi" w:cstheme="majorBidi"/>
          <w:sz w:val="28"/>
          <w:szCs w:val="28"/>
        </w:rPr>
        <w:t>Subject:</w:t>
      </w:r>
      <w:r w:rsidR="005D5C85">
        <w:rPr>
          <w:rFonts w:asciiTheme="majorBidi" w:hAnsiTheme="majorBidi" w:cstheme="majorBidi"/>
          <w:sz w:val="28"/>
          <w:szCs w:val="28"/>
        </w:rPr>
        <w:t xml:space="preserve"> </w:t>
      </w:r>
      <w:r w:rsidR="002463EA">
        <w:rPr>
          <w:rFonts w:asciiTheme="majorBidi" w:hAnsiTheme="majorBidi" w:cstheme="majorBidi"/>
          <w:sz w:val="28"/>
          <w:szCs w:val="28"/>
        </w:rPr>
        <w:t>A-29 low profile inspections</w:t>
      </w:r>
    </w:p>
    <w:p w:rsidR="00126C63" w:rsidRPr="00A87E8F" w:rsidRDefault="005F22AE" w:rsidP="00A41EFC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A87E8F">
        <w:rPr>
          <w:rFonts w:asciiTheme="majorBidi" w:hAnsiTheme="majorBidi" w:cstheme="majorBidi"/>
          <w:sz w:val="28"/>
          <w:szCs w:val="28"/>
        </w:rPr>
        <w:t xml:space="preserve">Attached files: </w:t>
      </w:r>
    </w:p>
    <w:p w:rsidR="001F2E31" w:rsidRPr="00A87E8F" w:rsidRDefault="00126C63" w:rsidP="00177045">
      <w:pPr>
        <w:jc w:val="both"/>
        <w:rPr>
          <w:rFonts w:asciiTheme="majorBidi" w:hAnsiTheme="majorBidi" w:cstheme="majorBidi"/>
          <w:sz w:val="28"/>
          <w:szCs w:val="28"/>
        </w:rPr>
      </w:pPr>
      <w:r w:rsidRPr="00A87E8F">
        <w:rPr>
          <w:rFonts w:asciiTheme="majorBidi" w:hAnsiTheme="majorBidi" w:cstheme="majorBidi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542D5" wp14:editId="58E19F72">
                <wp:simplePos x="0" y="0"/>
                <wp:positionH relativeFrom="column">
                  <wp:posOffset>-152400</wp:posOffset>
                </wp:positionH>
                <wp:positionV relativeFrom="paragraph">
                  <wp:posOffset>83185</wp:posOffset>
                </wp:positionV>
                <wp:extent cx="6467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7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772E38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pt,6.55pt" to="497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" strokecolor="black [3213]" strokeweight="1pt">
                <v:stroke joinstyle="miter"/>
              </v:line>
            </w:pict>
          </mc:Fallback>
        </mc:AlternateContent>
      </w:r>
    </w:p>
    <w:p w:rsidR="00A33F2C" w:rsidRPr="00A87E8F" w:rsidRDefault="00A33F2C" w:rsidP="009662EE">
      <w:pPr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r w:rsidRPr="00A87E8F">
        <w:rPr>
          <w:rFonts w:asciiTheme="majorBidi" w:eastAsia="Times New Roman" w:hAnsiTheme="majorBidi" w:cstheme="majorBidi"/>
          <w:sz w:val="28"/>
          <w:szCs w:val="28"/>
          <w:lang w:eastAsia="en-US"/>
        </w:rPr>
        <w:t>Dear</w:t>
      </w:r>
      <w:r w:rsidR="00E53CCF" w:rsidRPr="00A87E8F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</w:t>
      </w:r>
      <w:r w:rsidR="009662EE">
        <w:rPr>
          <w:rFonts w:asciiTheme="majorBidi" w:eastAsia="Times New Roman" w:hAnsiTheme="majorBidi" w:cstheme="majorBidi"/>
          <w:sz w:val="28"/>
          <w:szCs w:val="28"/>
          <w:lang w:eastAsia="en-US"/>
        </w:rPr>
        <w:t>All</w:t>
      </w:r>
      <w:r w:rsidR="00B73654" w:rsidRPr="00A87E8F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, </w:t>
      </w:r>
    </w:p>
    <w:p w:rsidR="00C16D89" w:rsidRPr="00A87E8F" w:rsidRDefault="00C16D89" w:rsidP="00B40ED6">
      <w:pPr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en-US"/>
        </w:rPr>
      </w:pPr>
    </w:p>
    <w:p w:rsidR="00EC6AEE" w:rsidRDefault="00A41EFC" w:rsidP="00AC2C26">
      <w:pPr>
        <w:pStyle w:val="ListParagraph"/>
        <w:bidi w:val="0"/>
        <w:ind w:left="540" w:firstLine="54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Concerning the Memorandum dated 16 March 2023 related to price and availability for Lebanon A-29 Fleet low profile inspections, LAF-AF would like to accept the offer, but instead of 6 aircrafts, the insp</w:t>
      </w:r>
      <w:r w:rsidR="00CB7274">
        <w:rPr>
          <w:rFonts w:asciiTheme="majorBidi" w:hAnsiTheme="majorBidi" w:cstheme="majorBidi"/>
          <w:sz w:val="28"/>
          <w:szCs w:val="28"/>
        </w:rPr>
        <w:t>ections will be on 4 aircrafts, because A</w:t>
      </w:r>
      <w:r w:rsidR="00AC2C26">
        <w:rPr>
          <w:rFonts w:asciiTheme="majorBidi" w:hAnsiTheme="majorBidi" w:cstheme="majorBidi"/>
          <w:sz w:val="28"/>
          <w:szCs w:val="28"/>
        </w:rPr>
        <w:t>/</w:t>
      </w:r>
      <w:bookmarkStart w:id="0" w:name="_GoBack"/>
      <w:bookmarkEnd w:id="0"/>
      <w:r w:rsidR="00CB7274">
        <w:rPr>
          <w:rFonts w:asciiTheme="majorBidi" w:hAnsiTheme="majorBidi" w:cstheme="majorBidi"/>
          <w:sz w:val="28"/>
          <w:szCs w:val="28"/>
        </w:rPr>
        <w:t>C 712 has already done the inspections and A</w:t>
      </w:r>
      <w:r w:rsidR="00AC2C26">
        <w:rPr>
          <w:rFonts w:asciiTheme="majorBidi" w:hAnsiTheme="majorBidi" w:cstheme="majorBidi"/>
          <w:sz w:val="28"/>
          <w:szCs w:val="28"/>
        </w:rPr>
        <w:t>/</w:t>
      </w:r>
      <w:r w:rsidR="00CB7274">
        <w:rPr>
          <w:rFonts w:asciiTheme="majorBidi" w:hAnsiTheme="majorBidi" w:cstheme="majorBidi"/>
          <w:sz w:val="28"/>
          <w:szCs w:val="28"/>
        </w:rPr>
        <w:t xml:space="preserve">C 713 is currently in process of carrying out the inspections. </w:t>
      </w:r>
    </w:p>
    <w:p w:rsidR="00825835" w:rsidRPr="00A87E8F" w:rsidRDefault="00825835" w:rsidP="00EC6AEE">
      <w:pPr>
        <w:pStyle w:val="ListParagraph"/>
        <w:bidi w:val="0"/>
        <w:spacing w:after="0" w:line="240" w:lineRule="auto"/>
        <w:ind w:left="99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:rsidR="00ED6AD7" w:rsidRPr="00A87E8F" w:rsidRDefault="00ED6AD7" w:rsidP="00B40150">
      <w:pPr>
        <w:pStyle w:val="ListParagraph"/>
        <w:bidi w:val="0"/>
        <w:ind w:left="450"/>
        <w:jc w:val="both"/>
        <w:rPr>
          <w:rFonts w:asciiTheme="majorBidi" w:hAnsiTheme="majorBidi" w:cstheme="majorBidi"/>
          <w:sz w:val="28"/>
          <w:szCs w:val="28"/>
        </w:rPr>
      </w:pPr>
      <w:r w:rsidRPr="00A87E8F">
        <w:rPr>
          <w:rFonts w:asciiTheme="majorBidi" w:hAnsiTheme="majorBidi" w:cstheme="majorBidi"/>
          <w:sz w:val="28"/>
          <w:szCs w:val="28"/>
        </w:rPr>
        <w:t>B</w:t>
      </w:r>
      <w:r w:rsidR="00A87E8F">
        <w:rPr>
          <w:rFonts w:asciiTheme="majorBidi" w:hAnsiTheme="majorBidi" w:cstheme="majorBidi"/>
          <w:sz w:val="28"/>
          <w:szCs w:val="28"/>
        </w:rPr>
        <w:t>est Regards,</w:t>
      </w:r>
    </w:p>
    <w:p w:rsidR="00A87E8F" w:rsidRDefault="00A87E8F" w:rsidP="00A87E8F">
      <w:pPr>
        <w:spacing w:line="276" w:lineRule="auto"/>
        <w:ind w:left="4956"/>
        <w:jc w:val="both"/>
        <w:rPr>
          <w:rFonts w:asciiTheme="majorBidi" w:hAnsiTheme="majorBidi" w:cstheme="majorBidi"/>
          <w:sz w:val="24"/>
          <w:szCs w:val="24"/>
        </w:rPr>
      </w:pPr>
    </w:p>
    <w:p w:rsidR="00A87E8F" w:rsidRDefault="00DE0198" w:rsidP="009662EE">
      <w:pPr>
        <w:spacing w:line="276" w:lineRule="auto"/>
        <w:ind w:left="4956"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 w:rsidRPr="00777C09">
        <w:rPr>
          <w:rFonts w:asciiTheme="majorBidi" w:hAnsiTheme="majorBidi" w:cstheme="majorBidi"/>
          <w:sz w:val="24"/>
          <w:szCs w:val="24"/>
        </w:rPr>
        <w:t xml:space="preserve">     </w:t>
      </w:r>
      <w:r w:rsidR="00A87E8F">
        <w:rPr>
          <w:rFonts w:asciiTheme="majorBidi" w:eastAsiaTheme="minorHAnsi" w:hAnsiTheme="majorBidi" w:cstheme="majorBidi"/>
          <w:sz w:val="28"/>
          <w:szCs w:val="28"/>
          <w:lang w:eastAsia="en-US"/>
        </w:rPr>
        <w:t>Ain El Remmeneh on     /     /202</w:t>
      </w:r>
      <w:r w:rsidR="009662EE">
        <w:rPr>
          <w:rFonts w:asciiTheme="majorBidi" w:eastAsiaTheme="minorHAnsi" w:hAnsiTheme="majorBidi" w:cstheme="majorBidi"/>
          <w:sz w:val="28"/>
          <w:szCs w:val="28"/>
          <w:lang w:eastAsia="en-US"/>
        </w:rPr>
        <w:t>3</w:t>
      </w:r>
    </w:p>
    <w:p w:rsidR="00A87E8F" w:rsidRDefault="00A87E8F" w:rsidP="00A87E8F">
      <w:pPr>
        <w:spacing w:line="276" w:lineRule="auto"/>
        <w:ind w:left="4956" w:firstLine="708"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        Colonel PSC Pilot</w:t>
      </w:r>
    </w:p>
    <w:p w:rsidR="00A87E8F" w:rsidRDefault="00A87E8F" w:rsidP="00A87E8F">
      <w:pPr>
        <w:spacing w:line="276" w:lineRule="auto"/>
        <w:ind w:left="4956" w:right="-270"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      Michel Saifi LAF-AF Commander</w:t>
      </w:r>
    </w:p>
    <w:p w:rsidR="005F22AE" w:rsidRPr="00777C09" w:rsidRDefault="005F22AE" w:rsidP="00A87E8F">
      <w:pPr>
        <w:spacing w:line="276" w:lineRule="auto"/>
        <w:ind w:left="4956"/>
        <w:jc w:val="both"/>
        <w:rPr>
          <w:rFonts w:asciiTheme="majorBidi" w:hAnsiTheme="majorBidi" w:cstheme="majorBidi"/>
          <w:sz w:val="24"/>
          <w:szCs w:val="24"/>
        </w:rPr>
      </w:pPr>
    </w:p>
    <w:sectPr w:rsidR="005F22AE" w:rsidRPr="00777C09" w:rsidSect="00F72809">
      <w:footerReference w:type="default" r:id="rId10"/>
      <w:pgSz w:w="12240" w:h="15840"/>
      <w:pgMar w:top="450" w:right="990" w:bottom="81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2D2" w:rsidRDefault="006F02D2" w:rsidP="00855982">
      <w:pPr>
        <w:spacing w:after="0" w:line="240" w:lineRule="auto"/>
      </w:pPr>
      <w:r>
        <w:separator/>
      </w:r>
    </w:p>
  </w:endnote>
  <w:endnote w:type="continuationSeparator" w:id="0">
    <w:p w:rsidR="006F02D2" w:rsidRDefault="006F02D2" w:rsidP="00855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79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005A" w:rsidRDefault="00AE005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7C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2D2" w:rsidRDefault="006F02D2" w:rsidP="00855982">
      <w:pPr>
        <w:spacing w:after="0" w:line="240" w:lineRule="auto"/>
      </w:pPr>
      <w:r>
        <w:separator/>
      </w:r>
    </w:p>
  </w:footnote>
  <w:footnote w:type="continuationSeparator" w:id="0">
    <w:p w:rsidR="006F02D2" w:rsidRDefault="006F02D2" w:rsidP="00855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4986F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763C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6D2C1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AF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FA68F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80A6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FE45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2C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624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BC2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E4B6C"/>
    <w:multiLevelType w:val="hybridMultilevel"/>
    <w:tmpl w:val="650CDE00"/>
    <w:lvl w:ilvl="0" w:tplc="13F04D7C">
      <w:start w:val="1"/>
      <w:numFmt w:val="decimal"/>
      <w:lvlText w:val="%1-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73708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441A26"/>
    <w:multiLevelType w:val="hybridMultilevel"/>
    <w:tmpl w:val="CFCA0D30"/>
    <w:lvl w:ilvl="0" w:tplc="E02CAF3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A42467A"/>
    <w:multiLevelType w:val="multilevel"/>
    <w:tmpl w:val="32C64BC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0B086CCA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0DBE68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4970E24"/>
    <w:multiLevelType w:val="hybridMultilevel"/>
    <w:tmpl w:val="1EC6D342"/>
    <w:lvl w:ilvl="0" w:tplc="46021A88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157272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5787947"/>
    <w:multiLevelType w:val="hybridMultilevel"/>
    <w:tmpl w:val="F1BC76E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3F9A3F7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4F409A7"/>
    <w:multiLevelType w:val="hybridMultilevel"/>
    <w:tmpl w:val="32FA0DA4"/>
    <w:lvl w:ilvl="0" w:tplc="4154926E">
      <w:numFmt w:val="bullet"/>
      <w:lvlText w:val="-"/>
      <w:lvlJc w:val="left"/>
      <w:pPr>
        <w:ind w:left="45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47F538D6"/>
    <w:multiLevelType w:val="hybridMultilevel"/>
    <w:tmpl w:val="D4BE2598"/>
    <w:lvl w:ilvl="0" w:tplc="5F083AA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E4A62"/>
    <w:multiLevelType w:val="hybridMultilevel"/>
    <w:tmpl w:val="0D2A529C"/>
    <w:lvl w:ilvl="0" w:tplc="9D52B8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986523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21D668A"/>
    <w:multiLevelType w:val="hybridMultilevel"/>
    <w:tmpl w:val="0492900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6F7E0A2F"/>
    <w:multiLevelType w:val="hybridMultilevel"/>
    <w:tmpl w:val="A7D0435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72F56BCE"/>
    <w:multiLevelType w:val="hybridMultilevel"/>
    <w:tmpl w:val="816EC3BE"/>
    <w:lvl w:ilvl="0" w:tplc="863E7498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75161B4C"/>
    <w:multiLevelType w:val="hybridMultilevel"/>
    <w:tmpl w:val="4A6094A4"/>
    <w:lvl w:ilvl="0" w:tplc="D640FED8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537221E"/>
    <w:multiLevelType w:val="hybridMultilevel"/>
    <w:tmpl w:val="D7EE77E0"/>
    <w:lvl w:ilvl="0" w:tplc="D144ACE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7EF666C3"/>
    <w:multiLevelType w:val="hybridMultilevel"/>
    <w:tmpl w:val="701A2E18"/>
    <w:lvl w:ilvl="0" w:tplc="5B1E24BC">
      <w:numFmt w:val="bullet"/>
      <w:lvlText w:val="-"/>
      <w:lvlJc w:val="left"/>
      <w:pPr>
        <w:ind w:left="9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1"/>
  </w:num>
  <w:num w:numId="14">
    <w:abstractNumId w:val="24"/>
  </w:num>
  <w:num w:numId="15">
    <w:abstractNumId w:val="13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5"/>
  </w:num>
  <w:num w:numId="28">
    <w:abstractNumId w:val="18"/>
  </w:num>
  <w:num w:numId="29">
    <w:abstractNumId w:val="20"/>
  </w:num>
  <w:num w:numId="30">
    <w:abstractNumId w:val="17"/>
  </w:num>
  <w:num w:numId="31">
    <w:abstractNumId w:val="22"/>
  </w:num>
  <w:num w:numId="32">
    <w:abstractNumId w:val="21"/>
  </w:num>
  <w:num w:numId="33">
    <w:abstractNumId w:val="19"/>
  </w:num>
  <w:num w:numId="34">
    <w:abstractNumId w:val="26"/>
  </w:num>
  <w:num w:numId="35">
    <w:abstractNumId w:val="23"/>
  </w:num>
  <w:num w:numId="36">
    <w:abstractNumId w:val="30"/>
  </w:num>
  <w:num w:numId="37">
    <w:abstractNumId w:val="25"/>
  </w:num>
  <w:num w:numId="38">
    <w:abstractNumId w:val="29"/>
  </w:num>
  <w:num w:numId="39">
    <w:abstractNumId w:val="28"/>
  </w:num>
  <w:num w:numId="40">
    <w:abstractNumId w:val="12"/>
  </w:num>
  <w:num w:numId="41">
    <w:abstractNumId w:val="27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E31"/>
    <w:rsid w:val="00012919"/>
    <w:rsid w:val="00012949"/>
    <w:rsid w:val="0002294D"/>
    <w:rsid w:val="0004062E"/>
    <w:rsid w:val="0005034E"/>
    <w:rsid w:val="000516FA"/>
    <w:rsid w:val="00054F0D"/>
    <w:rsid w:val="000554C2"/>
    <w:rsid w:val="00082217"/>
    <w:rsid w:val="00084D9B"/>
    <w:rsid w:val="0008799B"/>
    <w:rsid w:val="00090DFC"/>
    <w:rsid w:val="000A26FB"/>
    <w:rsid w:val="000C691E"/>
    <w:rsid w:val="000D1A29"/>
    <w:rsid w:val="000D3D40"/>
    <w:rsid w:val="00104E97"/>
    <w:rsid w:val="00107ADC"/>
    <w:rsid w:val="001215A3"/>
    <w:rsid w:val="0012362C"/>
    <w:rsid w:val="00126C63"/>
    <w:rsid w:val="001365FF"/>
    <w:rsid w:val="00141981"/>
    <w:rsid w:val="00147493"/>
    <w:rsid w:val="00157D44"/>
    <w:rsid w:val="001726E3"/>
    <w:rsid w:val="00177045"/>
    <w:rsid w:val="00180801"/>
    <w:rsid w:val="001872B8"/>
    <w:rsid w:val="001C55BE"/>
    <w:rsid w:val="001D378A"/>
    <w:rsid w:val="001D4362"/>
    <w:rsid w:val="001F2E31"/>
    <w:rsid w:val="00202DD4"/>
    <w:rsid w:val="002127C3"/>
    <w:rsid w:val="00234B0B"/>
    <w:rsid w:val="002376B8"/>
    <w:rsid w:val="00244212"/>
    <w:rsid w:val="002463EA"/>
    <w:rsid w:val="00281D55"/>
    <w:rsid w:val="002A4C68"/>
    <w:rsid w:val="002A6170"/>
    <w:rsid w:val="002D46DC"/>
    <w:rsid w:val="002E0FA5"/>
    <w:rsid w:val="002E2836"/>
    <w:rsid w:val="002F14CD"/>
    <w:rsid w:val="002F743B"/>
    <w:rsid w:val="0030706E"/>
    <w:rsid w:val="00321C07"/>
    <w:rsid w:val="003255EE"/>
    <w:rsid w:val="00333230"/>
    <w:rsid w:val="00334009"/>
    <w:rsid w:val="003432A0"/>
    <w:rsid w:val="0035492D"/>
    <w:rsid w:val="00373820"/>
    <w:rsid w:val="00374664"/>
    <w:rsid w:val="0038194B"/>
    <w:rsid w:val="003A1404"/>
    <w:rsid w:val="003A38A5"/>
    <w:rsid w:val="003C6BD2"/>
    <w:rsid w:val="003D1D7D"/>
    <w:rsid w:val="003D4709"/>
    <w:rsid w:val="003D667C"/>
    <w:rsid w:val="003E7C84"/>
    <w:rsid w:val="003F6EFE"/>
    <w:rsid w:val="0040532E"/>
    <w:rsid w:val="00417704"/>
    <w:rsid w:val="00466028"/>
    <w:rsid w:val="00467984"/>
    <w:rsid w:val="004B582C"/>
    <w:rsid w:val="004C5EE3"/>
    <w:rsid w:val="004C7B28"/>
    <w:rsid w:val="004D033D"/>
    <w:rsid w:val="004D6B48"/>
    <w:rsid w:val="004F11B3"/>
    <w:rsid w:val="00510430"/>
    <w:rsid w:val="00525B66"/>
    <w:rsid w:val="00525D20"/>
    <w:rsid w:val="00533A47"/>
    <w:rsid w:val="005371D1"/>
    <w:rsid w:val="00562237"/>
    <w:rsid w:val="0056369C"/>
    <w:rsid w:val="00574CFC"/>
    <w:rsid w:val="00577F21"/>
    <w:rsid w:val="00590299"/>
    <w:rsid w:val="005B4596"/>
    <w:rsid w:val="005D5C85"/>
    <w:rsid w:val="005E13A8"/>
    <w:rsid w:val="005F22AE"/>
    <w:rsid w:val="005F4171"/>
    <w:rsid w:val="005F48D3"/>
    <w:rsid w:val="00615107"/>
    <w:rsid w:val="00631744"/>
    <w:rsid w:val="00651E0E"/>
    <w:rsid w:val="006810B7"/>
    <w:rsid w:val="006A4E1F"/>
    <w:rsid w:val="006B16E7"/>
    <w:rsid w:val="006B5A24"/>
    <w:rsid w:val="006B7AB6"/>
    <w:rsid w:val="006C66E0"/>
    <w:rsid w:val="006D0416"/>
    <w:rsid w:val="006D3E7E"/>
    <w:rsid w:val="006E2094"/>
    <w:rsid w:val="006F02D2"/>
    <w:rsid w:val="006F6469"/>
    <w:rsid w:val="007133E1"/>
    <w:rsid w:val="00714418"/>
    <w:rsid w:val="007145AB"/>
    <w:rsid w:val="007149D4"/>
    <w:rsid w:val="00743E25"/>
    <w:rsid w:val="00744E4C"/>
    <w:rsid w:val="007636E3"/>
    <w:rsid w:val="007645CA"/>
    <w:rsid w:val="00777C09"/>
    <w:rsid w:val="0078125B"/>
    <w:rsid w:val="007833A7"/>
    <w:rsid w:val="007975B2"/>
    <w:rsid w:val="007A4616"/>
    <w:rsid w:val="007A65FF"/>
    <w:rsid w:val="007B1C62"/>
    <w:rsid w:val="007B51A2"/>
    <w:rsid w:val="007B7BBB"/>
    <w:rsid w:val="007C2CCB"/>
    <w:rsid w:val="007D37C2"/>
    <w:rsid w:val="007F06A0"/>
    <w:rsid w:val="007F22AD"/>
    <w:rsid w:val="00825835"/>
    <w:rsid w:val="008374E2"/>
    <w:rsid w:val="00841F65"/>
    <w:rsid w:val="0085030B"/>
    <w:rsid w:val="00851497"/>
    <w:rsid w:val="00851907"/>
    <w:rsid w:val="008523BD"/>
    <w:rsid w:val="00855982"/>
    <w:rsid w:val="00870112"/>
    <w:rsid w:val="008933F0"/>
    <w:rsid w:val="008B7DDE"/>
    <w:rsid w:val="008C58FE"/>
    <w:rsid w:val="008D3725"/>
    <w:rsid w:val="008E4EEA"/>
    <w:rsid w:val="0091191F"/>
    <w:rsid w:val="0091644B"/>
    <w:rsid w:val="00924BA5"/>
    <w:rsid w:val="009320BD"/>
    <w:rsid w:val="00954A59"/>
    <w:rsid w:val="009662EE"/>
    <w:rsid w:val="00983AD7"/>
    <w:rsid w:val="009957CE"/>
    <w:rsid w:val="009D57A0"/>
    <w:rsid w:val="009D763E"/>
    <w:rsid w:val="009E3B34"/>
    <w:rsid w:val="009F50B5"/>
    <w:rsid w:val="009F79D9"/>
    <w:rsid w:val="00A00F4F"/>
    <w:rsid w:val="00A069F4"/>
    <w:rsid w:val="00A10484"/>
    <w:rsid w:val="00A23838"/>
    <w:rsid w:val="00A33F2C"/>
    <w:rsid w:val="00A33FF0"/>
    <w:rsid w:val="00A41EFC"/>
    <w:rsid w:val="00A464EE"/>
    <w:rsid w:val="00A50E5D"/>
    <w:rsid w:val="00A553FF"/>
    <w:rsid w:val="00A55AA0"/>
    <w:rsid w:val="00A607DF"/>
    <w:rsid w:val="00A64152"/>
    <w:rsid w:val="00A70B71"/>
    <w:rsid w:val="00A87E8F"/>
    <w:rsid w:val="00A918F4"/>
    <w:rsid w:val="00AC2C26"/>
    <w:rsid w:val="00AE005A"/>
    <w:rsid w:val="00AF0597"/>
    <w:rsid w:val="00B33491"/>
    <w:rsid w:val="00B40150"/>
    <w:rsid w:val="00B40ED6"/>
    <w:rsid w:val="00B574A4"/>
    <w:rsid w:val="00B66CEF"/>
    <w:rsid w:val="00B73654"/>
    <w:rsid w:val="00B800F2"/>
    <w:rsid w:val="00B8021B"/>
    <w:rsid w:val="00B94D14"/>
    <w:rsid w:val="00B968AF"/>
    <w:rsid w:val="00BC5B25"/>
    <w:rsid w:val="00BD02DF"/>
    <w:rsid w:val="00BD4C8A"/>
    <w:rsid w:val="00BF4A86"/>
    <w:rsid w:val="00BF7BDF"/>
    <w:rsid w:val="00C106E9"/>
    <w:rsid w:val="00C16D89"/>
    <w:rsid w:val="00C178B4"/>
    <w:rsid w:val="00C317F6"/>
    <w:rsid w:val="00C533D4"/>
    <w:rsid w:val="00C6163C"/>
    <w:rsid w:val="00C63157"/>
    <w:rsid w:val="00C7743E"/>
    <w:rsid w:val="00C928BD"/>
    <w:rsid w:val="00C97CD8"/>
    <w:rsid w:val="00CA76A8"/>
    <w:rsid w:val="00CA7E74"/>
    <w:rsid w:val="00CB0A46"/>
    <w:rsid w:val="00CB7274"/>
    <w:rsid w:val="00CD2769"/>
    <w:rsid w:val="00CD347D"/>
    <w:rsid w:val="00CD37BF"/>
    <w:rsid w:val="00CE107D"/>
    <w:rsid w:val="00CE312B"/>
    <w:rsid w:val="00CF1F57"/>
    <w:rsid w:val="00CF301D"/>
    <w:rsid w:val="00CF514B"/>
    <w:rsid w:val="00D011F0"/>
    <w:rsid w:val="00D200A7"/>
    <w:rsid w:val="00D20738"/>
    <w:rsid w:val="00D32375"/>
    <w:rsid w:val="00D44FE0"/>
    <w:rsid w:val="00D524B2"/>
    <w:rsid w:val="00D57447"/>
    <w:rsid w:val="00D57EFB"/>
    <w:rsid w:val="00D64BD8"/>
    <w:rsid w:val="00D84853"/>
    <w:rsid w:val="00DA0C72"/>
    <w:rsid w:val="00DA4712"/>
    <w:rsid w:val="00DE0198"/>
    <w:rsid w:val="00DF0294"/>
    <w:rsid w:val="00DF2642"/>
    <w:rsid w:val="00DF508C"/>
    <w:rsid w:val="00E125BF"/>
    <w:rsid w:val="00E156DE"/>
    <w:rsid w:val="00E24759"/>
    <w:rsid w:val="00E31B5F"/>
    <w:rsid w:val="00E32896"/>
    <w:rsid w:val="00E43902"/>
    <w:rsid w:val="00E53CCF"/>
    <w:rsid w:val="00E56AA2"/>
    <w:rsid w:val="00E607C1"/>
    <w:rsid w:val="00E625BC"/>
    <w:rsid w:val="00E6701C"/>
    <w:rsid w:val="00E941D7"/>
    <w:rsid w:val="00EA4BA5"/>
    <w:rsid w:val="00EC6AEE"/>
    <w:rsid w:val="00ED1059"/>
    <w:rsid w:val="00ED6AD7"/>
    <w:rsid w:val="00EE7915"/>
    <w:rsid w:val="00F04E90"/>
    <w:rsid w:val="00F22584"/>
    <w:rsid w:val="00F32574"/>
    <w:rsid w:val="00F349F1"/>
    <w:rsid w:val="00F34B19"/>
    <w:rsid w:val="00F51B91"/>
    <w:rsid w:val="00F620A4"/>
    <w:rsid w:val="00F72809"/>
    <w:rsid w:val="00F8391D"/>
    <w:rsid w:val="00F84EF5"/>
    <w:rsid w:val="00F901BB"/>
    <w:rsid w:val="00FB2852"/>
    <w:rsid w:val="00FC3C60"/>
    <w:rsid w:val="00FC60EE"/>
    <w:rsid w:val="00F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F6B30"/>
  <w15:docId w15:val="{C3055C29-336B-4B28-85DE-3498970D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62C"/>
  </w:style>
  <w:style w:type="paragraph" w:styleId="Heading1">
    <w:name w:val="heading 1"/>
    <w:basedOn w:val="Normal"/>
    <w:next w:val="Normal"/>
    <w:link w:val="Heading1Char"/>
    <w:uiPriority w:val="9"/>
    <w:qFormat/>
    <w:rsid w:val="00FD262C"/>
    <w:pPr>
      <w:keepNext/>
      <w:keepLines/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262C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26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26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26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26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26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26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26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FD262C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FD262C"/>
    <w:rPr>
      <w:rFonts w:asciiTheme="majorHAnsi" w:eastAsiaTheme="majorEastAsia" w:hAnsiTheme="majorHAnsi" w:cstheme="majorBidi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855982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82"/>
  </w:style>
  <w:style w:type="character" w:customStyle="1" w:styleId="Heading1Char">
    <w:name w:val="Heading 1 Char"/>
    <w:basedOn w:val="DefaultParagraphFont"/>
    <w:link w:val="Heading1"/>
    <w:uiPriority w:val="9"/>
    <w:rsid w:val="00FD262C"/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262C"/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262C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262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262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26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362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362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Footer">
    <w:name w:val="footer"/>
    <w:basedOn w:val="Normal"/>
    <w:link w:val="FooterChar"/>
    <w:uiPriority w:val="99"/>
    <w:unhideWhenUsed/>
    <w:rsid w:val="00855982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82"/>
  </w:style>
  <w:style w:type="paragraph" w:styleId="Caption">
    <w:name w:val="caption"/>
    <w:basedOn w:val="Normal"/>
    <w:next w:val="Normal"/>
    <w:uiPriority w:val="35"/>
    <w:semiHidden/>
    <w:unhideWhenUsed/>
    <w:qFormat/>
    <w:rsid w:val="001D4362"/>
    <w:pPr>
      <w:spacing w:after="200" w:line="240" w:lineRule="auto"/>
    </w:pPr>
    <w:rPr>
      <w:i/>
      <w:iCs/>
      <w:color w:val="323232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362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36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36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36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36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D436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436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436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36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436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436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1D4362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436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36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1D43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436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4362"/>
    <w:rPr>
      <w:rFonts w:ascii="Consolas" w:hAnsi="Consolas"/>
      <w:szCs w:val="21"/>
    </w:rPr>
  </w:style>
  <w:style w:type="paragraph" w:styleId="BlockText">
    <w:name w:val="Block Text"/>
    <w:basedOn w:val="Normal"/>
    <w:uiPriority w:val="99"/>
    <w:semiHidden/>
    <w:unhideWhenUsed/>
    <w:rsid w:val="00FD262C"/>
    <w:pPr>
      <w:pBdr>
        <w:top w:val="single" w:sz="2" w:space="10" w:color="783F04" w:themeColor="accent1" w:themeShade="80" w:shadow="1"/>
        <w:left w:val="single" w:sz="2" w:space="10" w:color="783F04" w:themeColor="accent1" w:themeShade="80" w:shadow="1"/>
        <w:bottom w:val="single" w:sz="2" w:space="10" w:color="783F04" w:themeColor="accent1" w:themeShade="80" w:shadow="1"/>
        <w:right w:val="single" w:sz="2" w:space="10" w:color="783F04" w:themeColor="accent1" w:themeShade="80" w:shadow="1"/>
      </w:pBdr>
      <w:ind w:left="1152" w:right="1152"/>
    </w:pPr>
    <w:rPr>
      <w:i/>
      <w:iCs/>
      <w:color w:val="783F04" w:themeColor="accent1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7833A7"/>
    <w:rPr>
      <w:color w:val="783F04" w:themeColor="accent1" w:themeShade="80"/>
      <w:u w:val="single"/>
    </w:rPr>
  </w:style>
  <w:style w:type="character" w:styleId="Hyperlink">
    <w:name w:val="Hyperlink"/>
    <w:basedOn w:val="DefaultParagraphFont"/>
    <w:uiPriority w:val="99"/>
    <w:unhideWhenUsed/>
    <w:rsid w:val="007833A7"/>
    <w:rPr>
      <w:color w:val="3A6331" w:themeColor="accent4" w:themeShade="BF"/>
      <w:u w:val="single"/>
    </w:rPr>
  </w:style>
  <w:style w:type="character" w:styleId="PlaceholderText">
    <w:name w:val="Placeholder Text"/>
    <w:basedOn w:val="DefaultParagraphFont"/>
    <w:uiPriority w:val="99"/>
    <w:semiHidden/>
    <w:rsid w:val="007833A7"/>
    <w:rPr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FD262C"/>
    <w:rPr>
      <w:i/>
      <w:iCs/>
      <w:color w:val="B35E0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FD262C"/>
    <w:pPr>
      <w:pBdr>
        <w:top w:val="single" w:sz="4" w:space="10" w:color="B35E06" w:themeColor="accent1" w:themeShade="BF"/>
        <w:bottom w:val="single" w:sz="4" w:space="10" w:color="B35E06" w:themeColor="accent1" w:themeShade="BF"/>
      </w:pBdr>
      <w:spacing w:before="360" w:after="360"/>
      <w:ind w:left="864" w:right="864"/>
      <w:jc w:val="center"/>
    </w:pPr>
    <w:rPr>
      <w:i/>
      <w:iCs/>
      <w:color w:val="B35E0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262C"/>
    <w:rPr>
      <w:i/>
      <w:iCs/>
      <w:color w:val="B35E06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FD262C"/>
    <w:rPr>
      <w:b/>
      <w:bCs/>
      <w:caps w:val="0"/>
      <w:smallCaps/>
      <w:color w:val="B35E06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05F22AE"/>
    <w:pPr>
      <w:bidi/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Report%20design%20(blank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856581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2012-09-19T07:42:00+00:00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1622610</Value>
    </PublishStatusLookup>
    <APAuthor xmlns="4873beb7-5857-4685-be1f-d57550cc96cc">
      <UserInfo>
        <DisplayName>REDMOND\v-aptall</DisplayName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TP103457714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9332E30D-EFB4-40E8-AB8F-C2E02C2E7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1810-3EF7-4C8E-BCBA-248ABE2BAB39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design (blank)</Template>
  <TotalTime>1262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Reaserach</cp:lastModifiedBy>
  <cp:revision>140</cp:revision>
  <cp:lastPrinted>2022-04-28T08:32:00Z</cp:lastPrinted>
  <dcterms:created xsi:type="dcterms:W3CDTF">2017-09-11T07:43:00Z</dcterms:created>
  <dcterms:modified xsi:type="dcterms:W3CDTF">2023-03-21T11:22:00Z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